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CB" w:rsidRDefault="00A221CB" w:rsidP="00A02798">
      <w:pPr>
        <w:snapToGrid w:val="0"/>
        <w:spacing w:after="0" w:line="240" w:lineRule="auto"/>
        <w:ind w:firstLine="10064"/>
        <w:jc w:val="center"/>
        <w:rPr>
          <w:rFonts w:ascii="Times New Roman" w:hAnsi="Times New Roman"/>
          <w:sz w:val="28"/>
          <w:szCs w:val="28"/>
        </w:rPr>
      </w:pPr>
    </w:p>
    <w:p w:rsidR="00A221CB" w:rsidRDefault="00A221CB" w:rsidP="00A02798">
      <w:pPr>
        <w:snapToGrid w:val="0"/>
        <w:spacing w:after="0" w:line="240" w:lineRule="auto"/>
        <w:ind w:firstLine="100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A221CB" w:rsidRDefault="00A221CB" w:rsidP="00A02798">
      <w:pPr>
        <w:spacing w:after="0" w:line="240" w:lineRule="auto"/>
        <w:ind w:firstLine="100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221CB" w:rsidRDefault="00A221CB" w:rsidP="00A02798">
      <w:pPr>
        <w:spacing w:after="0" w:line="240" w:lineRule="auto"/>
        <w:ind w:firstLine="100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A221CB" w:rsidRDefault="00A221CB" w:rsidP="00A02798">
      <w:pPr>
        <w:spacing w:after="0" w:line="240" w:lineRule="auto"/>
        <w:ind w:firstLine="100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A221CB" w:rsidRDefault="00A221CB" w:rsidP="00311531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 № ______</w:t>
      </w: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ind w:left="10065" w:firstLine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П«ПРИЛОЖЕНИЕ № 2                         к муниципальной программе </w:t>
      </w: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дорожного хозяйства в Глафировском сельском поселении Щербиновского района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A221CB" w:rsidRDefault="00A221CB" w:rsidP="00A027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A221CB" w:rsidRDefault="00A221CB" w:rsidP="00A027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сельского поселения Щербиновского района</w:t>
      </w: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ind w:left="8364" w:hanging="1006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Развитие дорожного хозяйства в Глафировском сельском поселении Щербиновского района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325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6"/>
        <w:gridCol w:w="1276"/>
        <w:gridCol w:w="1418"/>
        <w:gridCol w:w="992"/>
        <w:gridCol w:w="1135"/>
        <w:gridCol w:w="1135"/>
        <w:gridCol w:w="1135"/>
        <w:gridCol w:w="1135"/>
        <w:gridCol w:w="1134"/>
        <w:gridCol w:w="1136"/>
        <w:gridCol w:w="1702"/>
        <w:gridCol w:w="1561"/>
      </w:tblGrid>
      <w:tr w:rsidR="00A221CB" w:rsidRPr="00B25A3C" w:rsidTr="00A02798">
        <w:trPr>
          <w:trHeight w:val="2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 финансирования, </w:t>
            </w:r>
          </w:p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A221CB" w:rsidRPr="00B25A3C" w:rsidTr="00A0279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221CB" w:rsidRPr="00B25A3C" w:rsidTr="00A0279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4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Развитие дорожно-транспортной инфраструктуры сельского поселения</w:t>
            </w:r>
          </w:p>
        </w:tc>
      </w:tr>
      <w:tr w:rsidR="00A221CB" w:rsidRPr="00B25A3C" w:rsidTr="00A0279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4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Совершенствование технического состояния автомобильных дорог местного значения Глафировского сельского поселения Щербиновского района</w:t>
            </w:r>
          </w:p>
        </w:tc>
      </w:tr>
      <w:tr w:rsidR="00A221CB" w:rsidRPr="00B25A3C" w:rsidTr="00A02798">
        <w:tc>
          <w:tcPr>
            <w:tcW w:w="1431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1: </w:t>
            </w:r>
            <w:r w:rsidRPr="00B25A3C">
              <w:rPr>
                <w:rFonts w:ascii="Times New Roman" w:hAnsi="Times New Roman"/>
              </w:rPr>
              <w:t>Поддержка дорожного хозяйства</w:t>
            </w:r>
          </w:p>
        </w:tc>
      </w:tr>
      <w:tr w:rsidR="00A221CB" w:rsidRPr="00B25A3C" w:rsidTr="00A02798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ИТОГО по мероприятию №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112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lang w:eastAsia="ar-SA"/>
              </w:rPr>
              <w:t>10128002,58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1282452,81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3407861,32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1238215,52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1201535,33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1602850,06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112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lang w:eastAsia="ar-SA"/>
              </w:rPr>
              <w:t>1395087,54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Default="00A221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содержанию автомобильных дорог общего пользования местного значения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6315028,39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1197452,81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829887,13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968215,52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1201535,33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1222850,06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4"/>
              </w:rPr>
              <w:t>895087,57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  <w:r w:rsidRPr="00B25A3C">
              <w:rPr>
                <w:rFonts w:ascii="Times New Roman" w:hAnsi="Times New Roman"/>
              </w:rPr>
              <w:t>улучшение социальных условий жизни населения путем обеспечения качественными и безопасными дорогами и тротуарами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A221CB" w:rsidRPr="00B25A3C" w:rsidTr="00A02798">
        <w:trPr>
          <w:trHeight w:val="5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6315028,39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1197452,81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829887,13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968215,52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1201535,33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1222850,06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4"/>
              </w:rPr>
              <w:t>895087,57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14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4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77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5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4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Мероприятия по текущему ремонту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380 000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380 000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  <w:r w:rsidRPr="00B25A3C">
              <w:rPr>
                <w:rFonts w:ascii="Times New Roman" w:hAnsi="Times New Roman"/>
              </w:rPr>
              <w:t>фактическое выполнение работ по ремонту дорожного полотна автомобильных дорог и элементов дорог местного значения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6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380 000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380 000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88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7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74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8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2493043,75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2493043,75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  <w:r w:rsidRPr="00B25A3C">
              <w:rPr>
                <w:rFonts w:ascii="Times New Roman" w:hAnsi="Times New Roman"/>
              </w:rPr>
              <w:t>софинансирование мероприятий краевой программы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358643,75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358643,75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6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</w:rPr>
              <w:t>2 134 400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2 134 400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6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7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1.1.4.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Мероприятия по подготовке проектной документации на капитальный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369930,44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24 930,44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B25A3C">
              <w:rPr>
                <w:rFonts w:ascii="Times New Roman" w:hAnsi="Times New Roman"/>
              </w:rPr>
              <w:t>контроль действий подрядчиков на всех этапах проведения ремонтных работ, изготовление проектно-сметной документации в целях проведения ремонтных работ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6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369930,44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24 930,44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8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6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64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1.1.5.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Ремонт тротуаров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620 000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</w:rPr>
              <w:t>500000,00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  <w:r w:rsidRPr="00B25A3C">
              <w:rPr>
                <w:rFonts w:ascii="Times New Roman" w:hAnsi="Times New Roman"/>
              </w:rPr>
              <w:t>фактическое выполнение работ по ремонту тротуаров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620 000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</w:rPr>
              <w:t>500000,00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7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4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Безопасное движение на дорогах местного значения Глафировского сельского поселения Щербиновского района</w:t>
            </w:r>
          </w:p>
        </w:tc>
      </w:tr>
      <w:tr w:rsidR="00A221CB" w:rsidRPr="00B25A3C" w:rsidTr="00A0279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4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Выполнение требований Проекта безопасности дорожного движения Глафировского сельского поселения Щербиновского района</w:t>
            </w:r>
          </w:p>
        </w:tc>
      </w:tr>
      <w:tr w:rsidR="00A221CB" w:rsidRPr="00B25A3C" w:rsidTr="00A02798">
        <w:tc>
          <w:tcPr>
            <w:tcW w:w="1431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 w:rsidRPr="00B25A3C">
              <w:rPr>
                <w:rFonts w:ascii="Times New Roman" w:hAnsi="Times New Roman"/>
              </w:rPr>
              <w:t>Безопасное движение на дорогах местного значения»</w:t>
            </w:r>
          </w:p>
        </w:tc>
      </w:tr>
      <w:tr w:rsidR="00A221CB" w:rsidRPr="00B25A3C" w:rsidTr="00A02798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ИТОГО по мероприятию №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863426,58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130300,00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8" w:right="-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140 439,50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2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116 200,00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81" w:right="-8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112287,08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214200,00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</w:rPr>
              <w:t>150000,00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Default="00A221CB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lang w:eastAsia="en-US"/>
              </w:rPr>
            </w:pPr>
            <w:r w:rsidRPr="00B25A3C">
              <w:rPr>
                <w:rFonts w:ascii="Times New Roman" w:hAnsi="Times New Roman"/>
              </w:rPr>
              <w:t xml:space="preserve">выполнение условий   проектов организации дорожного движения в целях снижения аварийности и несчастных случаев на дороге </w:t>
            </w:r>
          </w:p>
          <w:p w:rsidR="00A221CB" w:rsidRPr="00B25A3C" w:rsidRDefault="00A221CB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A221CB" w:rsidRPr="00B25A3C" w:rsidTr="00A02798">
        <w:trPr>
          <w:trHeight w:val="25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21CB" w:rsidRDefault="00A221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дорожных знаков, искусственных дорожных неровностей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342753,50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120300,00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8" w:right="-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45293,5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77160,00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</w:rPr>
              <w:t>100000,00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342753,50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120300,00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8" w:right="-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45293,5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77160,00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7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64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5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2.1.2.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Нанесение дорожной разметки согласно Паспорта дислокации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</w:rPr>
              <w:t>269885,08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29279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29279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81" w:right="-8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112287,08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39040,00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</w:rPr>
              <w:t>50000,00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4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</w:rPr>
              <w:t>269885,08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29279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29279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81" w:right="-8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0"/>
                <w:lang w:eastAsia="ar-SA"/>
              </w:rPr>
              <w:t>112287,08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39040,00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</w:rPr>
              <w:t>50000,00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1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3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5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Ремонт уличного освещения на дорогах общего пользования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152788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ind w:right="-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65867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86921,00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</w:rPr>
              <w:t>Выполнение условий безопасности передвижения на дорогах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A221CB" w:rsidRPr="00B25A3C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152788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ind w:right="-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65867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86921,00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14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2.1.4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Изготовление проектов организации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1CB" w:rsidRPr="00B25A3C" w:rsidRDefault="00A2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</w:rPr>
              <w:t>Изготовление проектов организации дорожного движения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A221CB" w:rsidRPr="00B25A3C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07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7"/>
              <w:jc w:val="center"/>
              <w:rPr>
                <w:rFonts w:ascii="Times New Roman" w:hAnsi="Times New Roman"/>
                <w:sz w:val="20"/>
                <w:szCs w:val="32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szCs w:val="32"/>
              </w:rPr>
              <w:t>10991429,16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112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lang w:eastAsia="ar-SA"/>
              </w:rPr>
              <w:t>1412752,81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112" w:right="-111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lang w:eastAsia="ar-SA"/>
              </w:rPr>
              <w:t>3548300,82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112" w:right="-105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lang w:eastAsia="ar-SA"/>
              </w:rPr>
              <w:t>1354415,52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112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lang w:eastAsia="ar-SA"/>
              </w:rPr>
              <w:t>1313822,41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112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</w:rPr>
              <w:t>1817050,06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112" w:right="-107"/>
              <w:jc w:val="center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4"/>
              </w:rPr>
              <w:t>1545087,54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33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9" w:right="-76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szCs w:val="32"/>
              </w:rPr>
              <w:t>8857029,16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lang w:eastAsia="ar-SA"/>
              </w:rPr>
              <w:t>1412752,81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8" w:right="-72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lang w:eastAsia="ar-SA"/>
              </w:rPr>
              <w:t>1413900,82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2" w:right="-75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lang w:eastAsia="ar-SA"/>
              </w:rPr>
              <w:t>1354415,52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81" w:right="-81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sz w:val="20"/>
                <w:lang w:eastAsia="ar-SA"/>
              </w:rPr>
              <w:t>1313822,41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</w:rPr>
              <w:t>1817050,06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112" w:right="-107"/>
              <w:jc w:val="center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 w:rsidRPr="00B25A3C">
              <w:rPr>
                <w:rFonts w:ascii="Times New Roman" w:hAnsi="Times New Roman"/>
                <w:sz w:val="20"/>
                <w:szCs w:val="24"/>
              </w:rPr>
              <w:t>1545087,54</w:t>
            </w:r>
          </w:p>
        </w:tc>
        <w:tc>
          <w:tcPr>
            <w:tcW w:w="4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5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ind w:left="-75" w:right="-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2134400,00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25A3C">
              <w:rPr>
                <w:rFonts w:ascii="Times New Roman" w:hAnsi="Times New Roman"/>
                <w:color w:val="000000"/>
                <w:sz w:val="20"/>
                <w:szCs w:val="20"/>
              </w:rPr>
              <w:t>2134400,00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6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1CB" w:rsidRPr="00B25A3C" w:rsidTr="00A02798">
        <w:trPr>
          <w:trHeight w:val="24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A3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CB" w:rsidRPr="00B25A3C" w:rsidRDefault="00A2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CB" w:rsidRPr="00B25A3C" w:rsidRDefault="00A22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221CB" w:rsidRDefault="00A221CB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A221CB" w:rsidRDefault="00A221CB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A221CB" w:rsidRPr="00A02798" w:rsidRDefault="00A221CB" w:rsidP="00A02798">
      <w:pPr>
        <w:rPr>
          <w:szCs w:val="28"/>
        </w:rPr>
      </w:pPr>
    </w:p>
    <w:sectPr w:rsidR="00A221CB" w:rsidRPr="00A02798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1CB" w:rsidRDefault="00A221CB" w:rsidP="00FD7872">
      <w:pPr>
        <w:spacing w:after="0" w:line="240" w:lineRule="auto"/>
      </w:pPr>
      <w:r>
        <w:separator/>
      </w:r>
    </w:p>
  </w:endnote>
  <w:endnote w:type="continuationSeparator" w:id="0">
    <w:p w:rsidR="00A221CB" w:rsidRDefault="00A221CB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1CB" w:rsidRDefault="00A221CB" w:rsidP="00FD7872">
      <w:pPr>
        <w:spacing w:after="0" w:line="240" w:lineRule="auto"/>
      </w:pPr>
      <w:r>
        <w:separator/>
      </w:r>
    </w:p>
  </w:footnote>
  <w:footnote w:type="continuationSeparator" w:id="0">
    <w:p w:rsidR="00A221CB" w:rsidRDefault="00A221CB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CB" w:rsidRDefault="00A221CB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21CB" w:rsidRDefault="00A221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CB" w:rsidRDefault="00A221CB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A221CB" w:rsidRDefault="00A221C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206E3"/>
    <w:rsid w:val="00043417"/>
    <w:rsid w:val="00057476"/>
    <w:rsid w:val="00220C75"/>
    <w:rsid w:val="002C5A44"/>
    <w:rsid w:val="00311531"/>
    <w:rsid w:val="0031788D"/>
    <w:rsid w:val="00357F56"/>
    <w:rsid w:val="003C1E9D"/>
    <w:rsid w:val="003E0C72"/>
    <w:rsid w:val="004261F8"/>
    <w:rsid w:val="00431C0D"/>
    <w:rsid w:val="0047064D"/>
    <w:rsid w:val="004F6CD4"/>
    <w:rsid w:val="005553ED"/>
    <w:rsid w:val="005740E2"/>
    <w:rsid w:val="005B601B"/>
    <w:rsid w:val="005E400B"/>
    <w:rsid w:val="005F4DD4"/>
    <w:rsid w:val="006920C6"/>
    <w:rsid w:val="006A0681"/>
    <w:rsid w:val="007A6967"/>
    <w:rsid w:val="007F0F79"/>
    <w:rsid w:val="00830CA8"/>
    <w:rsid w:val="008506AC"/>
    <w:rsid w:val="00895FAC"/>
    <w:rsid w:val="00935992"/>
    <w:rsid w:val="009B3A99"/>
    <w:rsid w:val="009E0431"/>
    <w:rsid w:val="009E5370"/>
    <w:rsid w:val="009F77CE"/>
    <w:rsid w:val="00A02798"/>
    <w:rsid w:val="00A21DBB"/>
    <w:rsid w:val="00A221CB"/>
    <w:rsid w:val="00A46EF2"/>
    <w:rsid w:val="00AC73CD"/>
    <w:rsid w:val="00B17DC9"/>
    <w:rsid w:val="00B25A3C"/>
    <w:rsid w:val="00B33FD1"/>
    <w:rsid w:val="00C2367A"/>
    <w:rsid w:val="00C72DAE"/>
    <w:rsid w:val="00D321C3"/>
    <w:rsid w:val="00D340C8"/>
    <w:rsid w:val="00D52B85"/>
    <w:rsid w:val="00DB6ED7"/>
    <w:rsid w:val="00DC02FF"/>
    <w:rsid w:val="00E67CCA"/>
    <w:rsid w:val="00E70C4F"/>
    <w:rsid w:val="00E76438"/>
    <w:rsid w:val="00EF6F94"/>
    <w:rsid w:val="00F1017C"/>
    <w:rsid w:val="00F54021"/>
    <w:rsid w:val="00FC551B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02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8</Pages>
  <Words>924</Words>
  <Characters>5271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23</cp:revision>
  <cp:lastPrinted>2025-03-11T14:06:00Z</cp:lastPrinted>
  <dcterms:created xsi:type="dcterms:W3CDTF">2019-08-19T13:15:00Z</dcterms:created>
  <dcterms:modified xsi:type="dcterms:W3CDTF">2025-03-14T06:35:00Z</dcterms:modified>
</cp:coreProperties>
</file>